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EB9A6" w14:textId="77777777" w:rsidR="00B408B4" w:rsidRDefault="00B408B4" w:rsidP="00B408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OSTELER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6050B2A" w14:textId="77777777" w:rsidR="00B408B4" w:rsidRDefault="00B408B4" w:rsidP="00B408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Yarmouth, Norfolk. Merchant and burgess.</w:t>
      </w:r>
    </w:p>
    <w:p w14:paraId="6A8A3FD1" w14:textId="77777777" w:rsidR="00B408B4" w:rsidRDefault="00B408B4" w:rsidP="00B408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4BF34E7" w14:textId="77777777" w:rsidR="00B408B4" w:rsidRDefault="00B408B4" w:rsidP="00B408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5D650C" w14:textId="77777777" w:rsidR="00B408B4" w:rsidRDefault="00B408B4" w:rsidP="00B408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Kertelyngge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Abbot of Wymondham(q.v.), brought a plaint of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debt</w:t>
      </w:r>
      <w:proofErr w:type="gramEnd"/>
    </w:p>
    <w:p w14:paraId="07FA631E" w14:textId="77777777" w:rsidR="00B408B4" w:rsidRDefault="00B408B4" w:rsidP="00B408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against him.</w:t>
      </w:r>
    </w:p>
    <w:p w14:paraId="2BB91CA3" w14:textId="77777777" w:rsidR="00B408B4" w:rsidRDefault="00B408B4" w:rsidP="00B408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78C6F87" w14:textId="77777777" w:rsidR="00B408B4" w:rsidRDefault="00B408B4" w:rsidP="00B408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19F97D6" w14:textId="77777777" w:rsidR="00B408B4" w:rsidRDefault="00B408B4" w:rsidP="00B408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290C814" w14:textId="77777777" w:rsidR="00B408B4" w:rsidRDefault="00B408B4" w:rsidP="00B408B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May 2021</w:t>
      </w:r>
    </w:p>
    <w:p w14:paraId="6C1E76B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04081" w14:textId="77777777" w:rsidR="00B408B4" w:rsidRDefault="00B408B4" w:rsidP="009139A6">
      <w:r>
        <w:separator/>
      </w:r>
    </w:p>
  </w:endnote>
  <w:endnote w:type="continuationSeparator" w:id="0">
    <w:p w14:paraId="4114A62A" w14:textId="77777777" w:rsidR="00B408B4" w:rsidRDefault="00B408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8B8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01C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99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C823F" w14:textId="77777777" w:rsidR="00B408B4" w:rsidRDefault="00B408B4" w:rsidP="009139A6">
      <w:r>
        <w:separator/>
      </w:r>
    </w:p>
  </w:footnote>
  <w:footnote w:type="continuationSeparator" w:id="0">
    <w:p w14:paraId="6363E9C0" w14:textId="77777777" w:rsidR="00B408B4" w:rsidRDefault="00B408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C2F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7FE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911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8B4"/>
    <w:rsid w:val="000666E0"/>
    <w:rsid w:val="002510B7"/>
    <w:rsid w:val="005C130B"/>
    <w:rsid w:val="00826F5C"/>
    <w:rsid w:val="009139A6"/>
    <w:rsid w:val="009448BB"/>
    <w:rsid w:val="00A3176C"/>
    <w:rsid w:val="00AE65F8"/>
    <w:rsid w:val="00B408B4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52FBF"/>
  <w15:chartTrackingRefBased/>
  <w15:docId w15:val="{75CAA337-0176-413D-B383-18690454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408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2021-05-30T18:35:00Z</dcterms:created>
  <dcterms:modified xsi:type="dcterms:W3CDTF">2021-05-30T18:36:00Z</dcterms:modified>
</cp:coreProperties>
</file>